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DFC" w:rsidRDefault="009D7DFC" w:rsidP="0012521C">
      <w:pPr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9D7DFC" w:rsidRDefault="009D7DFC" w:rsidP="00E85109">
      <w:pPr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9D7DFC" w:rsidRPr="00E85109" w:rsidRDefault="009D7DFC" w:rsidP="00F3794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                                                        </w:t>
      </w:r>
      <w:r w:rsidRPr="00E85109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9D7DFC" w:rsidRPr="00E85109" w:rsidRDefault="009D7DFC" w:rsidP="00E85109">
      <w:pPr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E85109">
        <w:rPr>
          <w:rFonts w:ascii="Times New Roman" w:hAnsi="Times New Roman" w:cs="Times New Roman"/>
          <w:b/>
          <w:bCs/>
          <w:sz w:val="24"/>
          <w:szCs w:val="24"/>
        </w:rPr>
        <w:t>КУШАГОВСКОГО СЕЛЬСОВЕТА</w:t>
      </w:r>
    </w:p>
    <w:p w:rsidR="009D7DFC" w:rsidRPr="00E85109" w:rsidRDefault="009D7DFC" w:rsidP="00E8510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5109">
        <w:rPr>
          <w:rFonts w:ascii="Times New Roman" w:hAnsi="Times New Roman" w:cs="Times New Roman"/>
          <w:b/>
          <w:bCs/>
          <w:sz w:val="24"/>
          <w:szCs w:val="24"/>
        </w:rPr>
        <w:t>УСТЬ-ТАРКСКОГО РАЙОНА</w:t>
      </w:r>
    </w:p>
    <w:p w:rsidR="009D7DFC" w:rsidRPr="00E85109" w:rsidRDefault="009D7DFC" w:rsidP="00E85109">
      <w:pPr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E85109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9D7DFC" w:rsidRPr="00E85109" w:rsidRDefault="009D7DFC" w:rsidP="00E85109">
      <w:pPr>
        <w:shd w:val="clear" w:color="auto" w:fill="FFFFFF"/>
        <w:spacing w:line="317" w:lineRule="exact"/>
        <w:ind w:right="51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5109">
        <w:rPr>
          <w:b/>
          <w:bCs/>
          <w:sz w:val="24"/>
          <w:szCs w:val="24"/>
        </w:rPr>
        <w:t xml:space="preserve">         </w:t>
      </w:r>
      <w:r w:rsidRPr="00E85109">
        <w:rPr>
          <w:rFonts w:ascii="Times New Roman" w:hAnsi="Times New Roman" w:cs="Times New Roman"/>
          <w:b/>
          <w:bCs/>
          <w:sz w:val="24"/>
          <w:szCs w:val="24"/>
        </w:rPr>
        <w:t>пятого созыва</w:t>
      </w:r>
    </w:p>
    <w:p w:rsidR="009D7DFC" w:rsidRPr="00E85109" w:rsidRDefault="009D7DFC" w:rsidP="00E85109">
      <w:pPr>
        <w:shd w:val="clear" w:color="auto" w:fill="FFFFFF"/>
        <w:spacing w:line="317" w:lineRule="exact"/>
        <w:ind w:right="51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5109">
        <w:rPr>
          <w:b/>
          <w:bCs/>
          <w:spacing w:val="-4"/>
          <w:w w:val="128"/>
          <w:sz w:val="24"/>
          <w:szCs w:val="24"/>
        </w:rPr>
        <w:t xml:space="preserve">      </w:t>
      </w:r>
      <w:r w:rsidRPr="00E85109"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9D7DFC" w:rsidRPr="00E85109" w:rsidRDefault="009D7DFC" w:rsidP="00E85109">
      <w:pPr>
        <w:shd w:val="clear" w:color="auto" w:fill="FFFFFF"/>
        <w:ind w:left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5109">
        <w:rPr>
          <w:rFonts w:ascii="Times New Roman" w:hAnsi="Times New Roman" w:cs="Times New Roman"/>
          <w:b/>
          <w:bCs/>
          <w:sz w:val="24"/>
          <w:szCs w:val="24"/>
        </w:rPr>
        <w:t xml:space="preserve">  седьмая сессия</w:t>
      </w:r>
    </w:p>
    <w:p w:rsidR="009D7DFC" w:rsidRPr="00E85109" w:rsidRDefault="009D7DFC" w:rsidP="00E85109">
      <w:pPr>
        <w:shd w:val="clear" w:color="auto" w:fill="FFFFFF"/>
        <w:tabs>
          <w:tab w:val="left" w:pos="3677"/>
          <w:tab w:val="left" w:pos="8496"/>
        </w:tabs>
        <w:spacing w:before="312"/>
        <w:rPr>
          <w:rFonts w:ascii="Times New Roman" w:hAnsi="Times New Roman" w:cs="Times New Roman"/>
          <w:sz w:val="24"/>
          <w:szCs w:val="24"/>
        </w:rPr>
      </w:pPr>
      <w:r w:rsidRPr="00E85109">
        <w:rPr>
          <w:rFonts w:ascii="Times New Roman" w:hAnsi="Times New Roman" w:cs="Times New Roman"/>
          <w:sz w:val="24"/>
          <w:szCs w:val="24"/>
        </w:rPr>
        <w:t xml:space="preserve">от  26.02.2016г.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85109">
        <w:rPr>
          <w:rFonts w:ascii="Times New Roman" w:hAnsi="Times New Roman" w:cs="Times New Roman"/>
          <w:sz w:val="24"/>
          <w:szCs w:val="24"/>
        </w:rPr>
        <w:t xml:space="preserve">       № </w:t>
      </w:r>
      <w:r>
        <w:rPr>
          <w:rFonts w:ascii="Times New Roman" w:hAnsi="Times New Roman" w:cs="Times New Roman"/>
          <w:sz w:val="24"/>
          <w:szCs w:val="24"/>
        </w:rPr>
        <w:t>46</w:t>
      </w:r>
      <w:r w:rsidRPr="00E85109">
        <w:rPr>
          <w:rFonts w:ascii="Times New Roman" w:hAnsi="Times New Roman" w:cs="Times New Roman"/>
          <w:caps/>
          <w:sz w:val="24"/>
          <w:szCs w:val="24"/>
          <w:lang w:eastAsia="ru-RU"/>
        </w:rPr>
        <w:t xml:space="preserve">       </w:t>
      </w:r>
    </w:p>
    <w:p w:rsidR="009D7DFC" w:rsidRPr="00E85109" w:rsidRDefault="009D7DFC" w:rsidP="006C3DA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85109">
        <w:rPr>
          <w:rFonts w:ascii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Pr="00E851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r w:rsidRPr="00E85109">
        <w:rPr>
          <w:rFonts w:ascii="Times New Roman" w:hAnsi="Times New Roman" w:cs="Times New Roman"/>
          <w:sz w:val="24"/>
          <w:szCs w:val="24"/>
          <w:lang w:eastAsia="ru-RU"/>
        </w:rPr>
        <w:t xml:space="preserve"> о порядке сообщения лицами, замещающими  муниципальные должности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D7DFC" w:rsidRPr="00E85109" w:rsidRDefault="009D7DFC" w:rsidP="00E85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DFC" w:rsidRPr="00E85109" w:rsidRDefault="009D7DFC" w:rsidP="00C55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5109">
        <w:rPr>
          <w:rFonts w:ascii="Times New Roman" w:hAnsi="Times New Roman" w:cs="Times New Roman"/>
          <w:sz w:val="24"/>
          <w:szCs w:val="24"/>
          <w:lang w:eastAsia="ru-RU"/>
        </w:rPr>
        <w:t>В соответствии с Указом Президента РФ от 22.12.2015  № 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</w:t>
      </w:r>
      <w:hyperlink r:id="rId5" w:history="1">
        <w:r w:rsidRPr="00E85109">
          <w:rPr>
            <w:rFonts w:ascii="Times New Roman" w:hAnsi="Times New Roman" w:cs="Times New Roman"/>
            <w:sz w:val="24"/>
            <w:szCs w:val="24"/>
            <w:lang w:eastAsia="ru-RU"/>
          </w:rPr>
          <w:t>Федеральным законом</w:t>
        </w:r>
      </w:hyperlink>
      <w:r w:rsidRPr="00E85109">
        <w:rPr>
          <w:rFonts w:ascii="Times New Roman" w:hAnsi="Times New Roman" w:cs="Times New Roman"/>
          <w:sz w:val="24"/>
          <w:szCs w:val="24"/>
          <w:lang w:eastAsia="ru-RU"/>
        </w:rPr>
        <w:t xml:space="preserve"> от 2512.2008  № 273-ФЗ «О противодействии коррупции», Совет депутатов, решил:</w:t>
      </w:r>
    </w:p>
    <w:p w:rsidR="009D7DFC" w:rsidRPr="00E85109" w:rsidRDefault="009D7DFC" w:rsidP="002659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5109">
        <w:rPr>
          <w:rFonts w:ascii="Times New Roman" w:hAnsi="Times New Roman" w:cs="Times New Roman"/>
          <w:sz w:val="24"/>
          <w:szCs w:val="24"/>
          <w:lang w:eastAsia="ru-RU"/>
        </w:rPr>
        <w:t xml:space="preserve">1.Утвердить </w:t>
      </w:r>
      <w:hyperlink w:anchor="sub_1000" w:history="1">
        <w:r w:rsidRPr="00E85109">
          <w:rPr>
            <w:rFonts w:ascii="Times New Roman" w:hAnsi="Times New Roman" w:cs="Times New Roman"/>
            <w:sz w:val="24"/>
            <w:szCs w:val="24"/>
            <w:lang w:eastAsia="ru-RU"/>
          </w:rPr>
          <w:t>Положение</w:t>
        </w:r>
      </w:hyperlink>
      <w:r w:rsidRPr="00E85109">
        <w:rPr>
          <w:rFonts w:ascii="Times New Roman" w:hAnsi="Times New Roman" w:cs="Times New Roman"/>
          <w:sz w:val="24"/>
          <w:szCs w:val="24"/>
        </w:rPr>
        <w:t xml:space="preserve"> </w:t>
      </w:r>
      <w:r w:rsidRPr="00E85109">
        <w:rPr>
          <w:rFonts w:ascii="Times New Roman" w:hAnsi="Times New Roman" w:cs="Times New Roman"/>
          <w:sz w:val="24"/>
          <w:szCs w:val="24"/>
          <w:lang w:eastAsia="ru-RU"/>
        </w:rPr>
        <w:t>о порядке сообщения лицами, замещающими муниципальные должности о возникновении личной заинтересованности при исполнении должностных обязанностей, которая приводит или может привести к конфликту интересов согласно приложению.</w:t>
      </w:r>
    </w:p>
    <w:p w:rsidR="009D7DFC" w:rsidRPr="00E85109" w:rsidRDefault="009D7DFC" w:rsidP="00C550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5109">
        <w:rPr>
          <w:rFonts w:ascii="Times New Roman" w:hAnsi="Times New Roman" w:cs="Times New Roman"/>
          <w:sz w:val="24"/>
          <w:szCs w:val="24"/>
          <w:lang w:eastAsia="ru-RU"/>
        </w:rPr>
        <w:t>2. Опубликовать настоящее решение в Бюллетене органов местного самоуправления Усть-Таркского района, а также разместить на официальном сайте администрации  Кушаговского сельсовета Усть-Таркского района Новосибирской области.</w:t>
      </w:r>
    </w:p>
    <w:p w:rsidR="009D7DFC" w:rsidRPr="00E85109" w:rsidRDefault="009D7DFC" w:rsidP="00C427DF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5109">
        <w:rPr>
          <w:rFonts w:ascii="Times New Roman" w:hAnsi="Times New Roman" w:cs="Times New Roman"/>
          <w:sz w:val="24"/>
          <w:szCs w:val="24"/>
          <w:lang w:eastAsia="ru-RU"/>
        </w:rPr>
        <w:t>Решение вступает в силу со дня его официального опубликования.</w:t>
      </w:r>
    </w:p>
    <w:p w:rsidR="009D7DFC" w:rsidRPr="00E85109" w:rsidRDefault="009D7DFC" w:rsidP="002659C3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5109">
        <w:rPr>
          <w:rFonts w:ascii="Times New Roman" w:hAnsi="Times New Roman" w:cs="Times New Roman"/>
          <w:sz w:val="24"/>
          <w:szCs w:val="24"/>
          <w:lang w:eastAsia="ru-RU"/>
        </w:rPr>
        <w:t>Контроль за исполнением постановления возложить на</w:t>
      </w:r>
      <w:r w:rsidRPr="00E85109">
        <w:rPr>
          <w:rFonts w:ascii="Times New Roman" w:hAnsi="Times New Roman" w:cs="Times New Roman"/>
          <w:sz w:val="24"/>
          <w:szCs w:val="24"/>
        </w:rPr>
        <w:t xml:space="preserve"> постоянно действующую мандатную комиссию Совета депутатов Кушаговского сельсовета Усть-Таркского района Новосибирской области. </w:t>
      </w:r>
    </w:p>
    <w:p w:rsidR="009D7DFC" w:rsidRPr="00E85109" w:rsidRDefault="009D7DFC" w:rsidP="002659C3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7DFC" w:rsidRPr="00E85109" w:rsidRDefault="009D7DFC" w:rsidP="00E85109">
      <w:pPr>
        <w:spacing w:after="0" w:line="240" w:lineRule="auto"/>
        <w:rPr>
          <w:rFonts w:ascii="Times New Roman" w:hAnsi="Times New Roman" w:cs="Times New Roman"/>
        </w:rPr>
      </w:pPr>
      <w:r w:rsidRPr="00E85109">
        <w:rPr>
          <w:rFonts w:ascii="Times New Roman" w:hAnsi="Times New Roman" w:cs="Times New Roman"/>
        </w:rPr>
        <w:t>Председатель                                                                          Глава Кушаговского сельсовета</w:t>
      </w:r>
    </w:p>
    <w:p w:rsidR="009D7DFC" w:rsidRPr="00E85109" w:rsidRDefault="009D7DFC" w:rsidP="00E85109">
      <w:pPr>
        <w:spacing w:after="0" w:line="240" w:lineRule="auto"/>
        <w:rPr>
          <w:rFonts w:ascii="Times New Roman" w:hAnsi="Times New Roman" w:cs="Times New Roman"/>
        </w:rPr>
      </w:pPr>
      <w:r w:rsidRPr="00E85109">
        <w:rPr>
          <w:rFonts w:ascii="Times New Roman" w:hAnsi="Times New Roman" w:cs="Times New Roman"/>
        </w:rPr>
        <w:t>Совета депутатов                                                                   Усть – Таркского района</w:t>
      </w:r>
    </w:p>
    <w:p w:rsidR="009D7DFC" w:rsidRPr="00E85109" w:rsidRDefault="009D7DFC" w:rsidP="00E85109">
      <w:pPr>
        <w:spacing w:after="0" w:line="240" w:lineRule="auto"/>
        <w:rPr>
          <w:rFonts w:ascii="Times New Roman" w:hAnsi="Times New Roman" w:cs="Times New Roman"/>
        </w:rPr>
      </w:pPr>
      <w:r w:rsidRPr="00E85109">
        <w:rPr>
          <w:rFonts w:ascii="Times New Roman" w:hAnsi="Times New Roman" w:cs="Times New Roman"/>
        </w:rPr>
        <w:t>Кушаговского сельсовета                                                       Новосибирской области</w:t>
      </w:r>
    </w:p>
    <w:p w:rsidR="009D7DFC" w:rsidRPr="00E85109" w:rsidRDefault="009D7DFC" w:rsidP="00E85109">
      <w:pPr>
        <w:spacing w:after="0" w:line="240" w:lineRule="auto"/>
        <w:rPr>
          <w:rFonts w:ascii="Times New Roman" w:hAnsi="Times New Roman" w:cs="Times New Roman"/>
        </w:rPr>
      </w:pPr>
      <w:r w:rsidRPr="00E85109">
        <w:rPr>
          <w:rFonts w:ascii="Times New Roman" w:hAnsi="Times New Roman" w:cs="Times New Roman"/>
        </w:rPr>
        <w:t>Усть – Таркского района</w:t>
      </w:r>
    </w:p>
    <w:p w:rsidR="009D7DFC" w:rsidRPr="00E85109" w:rsidRDefault="009D7DFC" w:rsidP="00E85109">
      <w:pPr>
        <w:spacing w:after="0" w:line="240" w:lineRule="auto"/>
        <w:rPr>
          <w:rFonts w:ascii="Times New Roman" w:hAnsi="Times New Roman" w:cs="Times New Roman"/>
        </w:rPr>
      </w:pPr>
      <w:r w:rsidRPr="00E85109">
        <w:rPr>
          <w:rFonts w:ascii="Times New Roman" w:hAnsi="Times New Roman" w:cs="Times New Roman"/>
        </w:rPr>
        <w:t>Новосибирской области___________ В.А.Федотов                    _________А.В.Воробьёв</w:t>
      </w:r>
    </w:p>
    <w:p w:rsidR="009D7DFC" w:rsidRPr="00E85109" w:rsidRDefault="009D7DFC" w:rsidP="00E85109">
      <w:pPr>
        <w:spacing w:after="0" w:line="240" w:lineRule="auto"/>
      </w:pPr>
    </w:p>
    <w:p w:rsidR="009D7DFC" w:rsidRPr="0015155D" w:rsidRDefault="009D7DFC" w:rsidP="00E85109">
      <w:pPr>
        <w:rPr>
          <w:rFonts w:ascii="Times New Roman" w:hAnsi="Times New Roman" w:cs="Times New Roman"/>
          <w:sz w:val="20"/>
          <w:szCs w:val="20"/>
        </w:rPr>
      </w:pPr>
      <w:r w:rsidRPr="0015155D">
        <w:rPr>
          <w:rFonts w:ascii="Times New Roman" w:hAnsi="Times New Roman" w:cs="Times New Roman"/>
          <w:sz w:val="28"/>
          <w:szCs w:val="28"/>
        </w:rPr>
        <w:t xml:space="preserve"> </w:t>
      </w:r>
      <w:r w:rsidRPr="0015155D">
        <w:rPr>
          <w:rFonts w:ascii="Times New Roman" w:hAnsi="Times New Roman" w:cs="Times New Roman"/>
          <w:sz w:val="20"/>
          <w:szCs w:val="20"/>
        </w:rPr>
        <w:t>Документ проверен на коррупциогенность ________Н.В.Глотова (председатель комиссии по вопросам экспертизы на коррупциогенность)</w:t>
      </w:r>
    </w:p>
    <w:p w:rsidR="009D7DFC" w:rsidRPr="00E85109" w:rsidRDefault="009D7DFC" w:rsidP="00E851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D7DFC" w:rsidRDefault="009D7DFC" w:rsidP="00E8510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8510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9D7DFC" w:rsidRDefault="009D7DFC" w:rsidP="00E8510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DFC" w:rsidRDefault="009D7DFC" w:rsidP="00E8510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DFC" w:rsidRPr="0012521C" w:rsidRDefault="009D7DFC" w:rsidP="00E8510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right"/>
        <w:rPr>
          <w:rFonts w:ascii="Times New Roman" w:hAnsi="Times New Roman" w:cs="Times New Roman"/>
          <w:lang w:eastAsia="ru-RU"/>
        </w:rPr>
      </w:pPr>
      <w:r w:rsidRPr="0012521C">
        <w:rPr>
          <w:rFonts w:ascii="Times New Roman" w:hAnsi="Times New Roman" w:cs="Times New Roman"/>
          <w:lang w:eastAsia="ru-RU"/>
        </w:rPr>
        <w:t xml:space="preserve">  УТВЕРЖДЕНО</w:t>
      </w:r>
    </w:p>
    <w:p w:rsidR="009D7DFC" w:rsidRPr="0012521C" w:rsidRDefault="009D7DFC" w:rsidP="00E85109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hAnsi="Times New Roman" w:cs="Times New Roman"/>
          <w:lang w:eastAsia="ru-RU"/>
        </w:rPr>
      </w:pPr>
      <w:r w:rsidRPr="0012521C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решением Совета депутатов</w:t>
      </w:r>
    </w:p>
    <w:p w:rsidR="009D7DFC" w:rsidRDefault="009D7DFC" w:rsidP="00E85109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Кушаговского сельсовета</w:t>
      </w:r>
    </w:p>
    <w:p w:rsidR="009D7DFC" w:rsidRPr="0012521C" w:rsidRDefault="009D7DFC" w:rsidP="00E85109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hAnsi="Times New Roman" w:cs="Times New Roman"/>
          <w:lang w:eastAsia="ru-RU"/>
        </w:rPr>
      </w:pPr>
      <w:r w:rsidRPr="0012521C">
        <w:rPr>
          <w:rFonts w:ascii="Times New Roman" w:hAnsi="Times New Roman" w:cs="Times New Roman"/>
          <w:lang w:eastAsia="ru-RU"/>
        </w:rPr>
        <w:t xml:space="preserve">Усть-Таркского района </w:t>
      </w:r>
    </w:p>
    <w:p w:rsidR="009D7DFC" w:rsidRPr="0012521C" w:rsidRDefault="009D7DFC" w:rsidP="00E85109">
      <w:pPr>
        <w:widowControl w:val="0"/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hAnsi="Times New Roman" w:cs="Times New Roman"/>
          <w:lang w:eastAsia="ru-RU"/>
        </w:rPr>
      </w:pPr>
      <w:r w:rsidRPr="0012521C">
        <w:rPr>
          <w:rFonts w:ascii="Times New Roman" w:hAnsi="Times New Roman" w:cs="Times New Roman"/>
          <w:lang w:eastAsia="ru-RU"/>
        </w:rPr>
        <w:t>Новосибирской области</w:t>
      </w:r>
    </w:p>
    <w:p w:rsidR="009D7DFC" w:rsidRPr="0012521C" w:rsidRDefault="009D7DFC" w:rsidP="00E85109">
      <w:pPr>
        <w:spacing w:after="0" w:line="240" w:lineRule="auto"/>
        <w:ind w:left="5245"/>
        <w:jc w:val="right"/>
        <w:rPr>
          <w:rFonts w:ascii="Times New Roman" w:hAnsi="Times New Roman" w:cs="Times New Roman"/>
          <w:lang w:eastAsia="ru-RU"/>
        </w:rPr>
      </w:pPr>
      <w:r w:rsidRPr="0012521C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26</w:t>
      </w:r>
      <w:r w:rsidRPr="0012521C">
        <w:rPr>
          <w:rFonts w:ascii="Times New Roman" w:hAnsi="Times New Roman" w:cs="Times New Roman"/>
          <w:lang w:eastAsia="ru-RU"/>
        </w:rPr>
        <w:t>.02.2016 №</w:t>
      </w:r>
      <w:r>
        <w:rPr>
          <w:rFonts w:ascii="Times New Roman" w:hAnsi="Times New Roman" w:cs="Times New Roman"/>
          <w:lang w:eastAsia="ru-RU"/>
        </w:rPr>
        <w:t>46</w:t>
      </w:r>
      <w:r w:rsidRPr="0012521C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7DFC" w:rsidRPr="0012521C" w:rsidRDefault="009D7DFC" w:rsidP="00E85109">
      <w:pPr>
        <w:spacing w:after="0" w:line="223" w:lineRule="auto"/>
        <w:jc w:val="right"/>
        <w:rPr>
          <w:rFonts w:ascii="Times New Roman" w:hAnsi="Times New Roman" w:cs="Times New Roman"/>
          <w:color w:val="000000"/>
          <w:lang w:eastAsia="ru-RU"/>
        </w:rPr>
      </w:pPr>
    </w:p>
    <w:p w:rsidR="009D7DFC" w:rsidRDefault="009D7DFC" w:rsidP="00C55012">
      <w:pPr>
        <w:spacing w:after="0" w:line="223" w:lineRule="auto"/>
        <w:jc w:val="center"/>
      </w:pPr>
    </w:p>
    <w:p w:rsidR="009D7DFC" w:rsidRDefault="009D7DFC" w:rsidP="00E85109">
      <w:pPr>
        <w:spacing w:after="0" w:line="223" w:lineRule="auto"/>
      </w:pPr>
    </w:p>
    <w:p w:rsidR="009D7DFC" w:rsidRDefault="009D7DFC" w:rsidP="00C55012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hyperlink w:anchor="sub_1000" w:history="1">
        <w:r w:rsidRPr="00C55012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>ОЛОЖЕНИЕ</w:t>
      </w:r>
    </w:p>
    <w:p w:rsidR="009D7DFC" w:rsidRPr="00C55012" w:rsidRDefault="009D7DFC" w:rsidP="002659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55012">
        <w:rPr>
          <w:rFonts w:ascii="Times New Roman" w:hAnsi="Times New Roman" w:cs="Times New Roman"/>
          <w:sz w:val="28"/>
          <w:szCs w:val="28"/>
          <w:lang w:eastAsia="ru-RU"/>
        </w:rPr>
        <w:t xml:space="preserve"> о порядке сообщения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лицами, замещающими  муниципальные должности о </w:t>
      </w:r>
      <w:r w:rsidRPr="00C55012">
        <w:rPr>
          <w:rFonts w:ascii="Times New Roman" w:hAnsi="Times New Roman" w:cs="Times New Roman"/>
          <w:sz w:val="28"/>
          <w:szCs w:val="28"/>
          <w:lang w:eastAsia="ru-RU"/>
        </w:rPr>
        <w:t xml:space="preserve">возникновении личной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C55012">
        <w:rPr>
          <w:rFonts w:ascii="Times New Roman" w:hAnsi="Times New Roman" w:cs="Times New Roman"/>
          <w:sz w:val="28"/>
          <w:szCs w:val="28"/>
          <w:lang w:eastAsia="ru-RU"/>
        </w:rPr>
        <w:t xml:space="preserve">аинтересованности при исполнении должностных обязанностей, которая приводит или может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привести к конфликту интересов</w:t>
      </w:r>
    </w:p>
    <w:p w:rsidR="009D7DFC" w:rsidRPr="002659C3" w:rsidRDefault="009D7DFC" w:rsidP="00E72D83">
      <w:pPr>
        <w:pStyle w:val="ConsPlusNormal"/>
        <w:jc w:val="both"/>
        <w:rPr>
          <w:b w:val="0"/>
          <w:bCs w:val="0"/>
          <w:sz w:val="28"/>
          <w:szCs w:val="28"/>
        </w:rPr>
      </w:pPr>
    </w:p>
    <w:p w:rsidR="009D7DFC" w:rsidRPr="00E21DCD" w:rsidRDefault="009D7DFC" w:rsidP="00E21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1DCD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сообщения</w:t>
      </w:r>
      <w:r w:rsidRPr="00E21DCD">
        <w:rPr>
          <w:rFonts w:ascii="Times New Roman" w:hAnsi="Times New Roman" w:cs="Times New Roman"/>
          <w:sz w:val="28"/>
          <w:szCs w:val="28"/>
          <w:lang w:eastAsia="ru-RU"/>
        </w:rPr>
        <w:t xml:space="preserve"> лицами, замещающими  муниципальные должности в Кушаговском сельсовете Усть-Таркского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E21DCD">
        <w:rPr>
          <w:rFonts w:ascii="Times New Roman" w:hAnsi="Times New Roman" w:cs="Times New Roman"/>
          <w:sz w:val="28"/>
          <w:szCs w:val="28"/>
        </w:rPr>
        <w:t>.</w:t>
      </w:r>
    </w:p>
    <w:p w:rsidR="009D7DFC" w:rsidRPr="002659C3" w:rsidRDefault="009D7DFC" w:rsidP="002659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59C3">
        <w:rPr>
          <w:rFonts w:ascii="Times New Roman" w:hAnsi="Times New Roman" w:cs="Times New Roman"/>
          <w:sz w:val="28"/>
          <w:szCs w:val="28"/>
        </w:rPr>
        <w:t>К лицам, замещающим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должности относятся:</w:t>
      </w:r>
    </w:p>
    <w:p w:rsidR="009D7DFC" w:rsidRPr="002659C3" w:rsidRDefault="009D7DFC" w:rsidP="002659C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глава</w:t>
      </w:r>
      <w:r w:rsidRPr="002659C3">
        <w:rPr>
          <w:rFonts w:ascii="Times New Roman" w:hAnsi="Times New Roman" w:cs="Times New Roman"/>
          <w:sz w:val="28"/>
          <w:szCs w:val="28"/>
        </w:rPr>
        <w:t xml:space="preserve">  муниципа</w:t>
      </w:r>
      <w:r>
        <w:rPr>
          <w:rFonts w:ascii="Times New Roman" w:hAnsi="Times New Roman" w:cs="Times New Roman"/>
          <w:sz w:val="28"/>
          <w:szCs w:val="28"/>
        </w:rPr>
        <w:t>льного образования, исполняющий</w:t>
      </w:r>
      <w:r w:rsidRPr="002659C3">
        <w:rPr>
          <w:rFonts w:ascii="Times New Roman" w:hAnsi="Times New Roman" w:cs="Times New Roman"/>
          <w:sz w:val="28"/>
          <w:szCs w:val="28"/>
        </w:rPr>
        <w:t xml:space="preserve"> полномочия глав</w:t>
      </w:r>
      <w:r>
        <w:rPr>
          <w:rFonts w:ascii="Times New Roman" w:hAnsi="Times New Roman" w:cs="Times New Roman"/>
          <w:sz w:val="28"/>
          <w:szCs w:val="28"/>
        </w:rPr>
        <w:t>ы местной администраций;</w:t>
      </w:r>
    </w:p>
    <w:p w:rsidR="009D7DFC" w:rsidRPr="002659C3" w:rsidRDefault="009D7DFC" w:rsidP="002659C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59C3">
        <w:rPr>
          <w:rFonts w:ascii="Times New Roman" w:hAnsi="Times New Roman" w:cs="Times New Roman"/>
          <w:sz w:val="28"/>
          <w:szCs w:val="28"/>
        </w:rPr>
        <w:t>-  депутат</w:t>
      </w:r>
      <w:r>
        <w:rPr>
          <w:rFonts w:ascii="Times New Roman" w:hAnsi="Times New Roman" w:cs="Times New Roman"/>
          <w:sz w:val="28"/>
          <w:szCs w:val="28"/>
        </w:rPr>
        <w:t>ы, замещающие должности</w:t>
      </w:r>
      <w:r w:rsidRPr="002659C3">
        <w:rPr>
          <w:rFonts w:ascii="Times New Roman" w:hAnsi="Times New Roman" w:cs="Times New Roman"/>
          <w:sz w:val="28"/>
          <w:szCs w:val="28"/>
        </w:rPr>
        <w:t xml:space="preserve"> в представительном органе мун</w:t>
      </w:r>
      <w:r>
        <w:rPr>
          <w:rFonts w:ascii="Times New Roman" w:hAnsi="Times New Roman" w:cs="Times New Roman"/>
          <w:sz w:val="28"/>
          <w:szCs w:val="28"/>
        </w:rPr>
        <w:t>иципального образования;</w:t>
      </w:r>
    </w:p>
    <w:p w:rsidR="009D7DFC" w:rsidRPr="002659C3" w:rsidRDefault="009D7DFC" w:rsidP="002659C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председатель</w:t>
      </w:r>
      <w:r w:rsidRPr="002659C3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образования, его замести</w:t>
      </w:r>
      <w:r>
        <w:rPr>
          <w:rFonts w:ascii="Times New Roman" w:hAnsi="Times New Roman" w:cs="Times New Roman"/>
          <w:sz w:val="28"/>
          <w:szCs w:val="28"/>
        </w:rPr>
        <w:t>тель (заместители), председатель</w:t>
      </w:r>
      <w:r w:rsidRPr="002659C3">
        <w:rPr>
          <w:rFonts w:ascii="Times New Roman" w:hAnsi="Times New Roman" w:cs="Times New Roman"/>
          <w:sz w:val="28"/>
          <w:szCs w:val="28"/>
        </w:rPr>
        <w:t xml:space="preserve"> постоянной и временной комис</w:t>
      </w:r>
      <w:r>
        <w:rPr>
          <w:rFonts w:ascii="Times New Roman" w:hAnsi="Times New Roman" w:cs="Times New Roman"/>
          <w:sz w:val="28"/>
          <w:szCs w:val="28"/>
        </w:rPr>
        <w:t>сии (комитета) и его заместитель</w:t>
      </w:r>
      <w:r w:rsidRPr="002659C3">
        <w:rPr>
          <w:rFonts w:ascii="Times New Roman" w:hAnsi="Times New Roman" w:cs="Times New Roman"/>
          <w:sz w:val="28"/>
          <w:szCs w:val="28"/>
        </w:rPr>
        <w:t xml:space="preserve"> (заместители), депутат</w:t>
      </w:r>
      <w:r>
        <w:rPr>
          <w:rFonts w:ascii="Times New Roman" w:hAnsi="Times New Roman" w:cs="Times New Roman"/>
          <w:sz w:val="28"/>
          <w:szCs w:val="28"/>
        </w:rPr>
        <w:t>, замещающий</w:t>
      </w:r>
      <w:r w:rsidRPr="002659C3">
        <w:rPr>
          <w:rFonts w:ascii="Times New Roman" w:hAnsi="Times New Roman" w:cs="Times New Roman"/>
          <w:sz w:val="28"/>
          <w:szCs w:val="28"/>
        </w:rPr>
        <w:t xml:space="preserve"> иные должности в представительном органе муниципального образования в соответствии с уставом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7DFC" w:rsidRPr="0012521C" w:rsidRDefault="009D7DFC" w:rsidP="00C55012">
      <w:pPr>
        <w:pStyle w:val="ConsPlusNormal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>2.Лица, замещающие муниципальные должности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9D7DFC" w:rsidRPr="0012521C" w:rsidRDefault="009D7DFC" w:rsidP="00C55012">
      <w:pPr>
        <w:pStyle w:val="ConsPlusNormal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 по форме согласно </w:t>
      </w:r>
      <w:hyperlink w:anchor="Par63" w:history="1">
        <w:r w:rsidRPr="0012521C">
          <w:rPr>
            <w:rFonts w:ascii="Times New Roman" w:hAnsi="Times New Roman" w:cs="Times New Roman"/>
            <w:b w:val="0"/>
            <w:bCs w:val="0"/>
            <w:sz w:val="28"/>
            <w:szCs w:val="28"/>
          </w:rPr>
          <w:t>приложению N 1</w:t>
        </w:r>
      </w:hyperlink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Порядку.</w:t>
      </w:r>
    </w:p>
    <w:p w:rsidR="009D7DFC" w:rsidRPr="00AD0237" w:rsidRDefault="009D7DFC" w:rsidP="00CE3295">
      <w:pPr>
        <w:ind w:firstLine="567"/>
        <w:jc w:val="both"/>
        <w:rPr>
          <w:b/>
          <w:bCs/>
          <w:sz w:val="28"/>
          <w:szCs w:val="28"/>
        </w:rPr>
      </w:pPr>
      <w:bookmarkStart w:id="1" w:name="Par17"/>
      <w:bookmarkEnd w:id="1"/>
      <w:r w:rsidRPr="00A47C77">
        <w:rPr>
          <w:rFonts w:ascii="Times New Roman" w:hAnsi="Times New Roman" w:cs="Times New Roman"/>
          <w:sz w:val="28"/>
          <w:szCs w:val="28"/>
        </w:rPr>
        <w:t xml:space="preserve">3. Уведомление направляется </w:t>
      </w:r>
      <w:r w:rsidRPr="00CE3295">
        <w:rPr>
          <w:rFonts w:ascii="Times New Roman" w:hAnsi="Times New Roman" w:cs="Times New Roman"/>
          <w:sz w:val="28"/>
          <w:szCs w:val="28"/>
        </w:rPr>
        <w:t>в Комиссию</w:t>
      </w:r>
      <w:r w:rsidRPr="00A47C77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(далее- Комиссия)</w:t>
      </w:r>
      <w:bookmarkStart w:id="2" w:name="Par22"/>
      <w:bookmarkStart w:id="3" w:name="Par26"/>
      <w:bookmarkStart w:id="4" w:name="P138"/>
      <w:bookmarkStart w:id="5" w:name="P140"/>
      <w:bookmarkStart w:id="6" w:name="P142"/>
      <w:bookmarkEnd w:id="2"/>
      <w:bookmarkEnd w:id="3"/>
      <w:bookmarkEnd w:id="4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CE3295">
        <w:rPr>
          <w:rFonts w:ascii="Times New Roman" w:hAnsi="Times New Roman" w:cs="Times New Roman"/>
          <w:sz w:val="28"/>
          <w:szCs w:val="28"/>
        </w:rPr>
        <w:t xml:space="preserve">в целях всестороннего рассмотрения уведомления может направлять запросы, получать заключения и другие материалы. Срок рассмотрения регламентирован в положении 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E3295">
        <w:rPr>
          <w:rFonts w:ascii="Times New Roman" w:hAnsi="Times New Roman" w:cs="Times New Roman"/>
          <w:sz w:val="28"/>
          <w:szCs w:val="28"/>
        </w:rPr>
        <w:t>омиссии.</w:t>
      </w:r>
    </w:p>
    <w:p w:rsidR="009D7DFC" w:rsidRPr="0012521C" w:rsidRDefault="009D7DFC" w:rsidP="00C55012">
      <w:pPr>
        <w:pStyle w:val="ConsPlusNormal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>4. Комиссия по результатам рассмотрения уведомления принимает одно из следующих решений:</w:t>
      </w:r>
    </w:p>
    <w:p w:rsidR="009D7DFC" w:rsidRPr="0012521C" w:rsidRDefault="009D7DFC" w:rsidP="00C55012">
      <w:pPr>
        <w:pStyle w:val="ConsPlusNormal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9D7DFC" w:rsidRPr="0012521C" w:rsidRDefault="009D7DFC" w:rsidP="00C55012">
      <w:pPr>
        <w:pStyle w:val="ConsPlusNormal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7" w:name="Par32"/>
      <w:bookmarkEnd w:id="7"/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9D7DFC" w:rsidRPr="0012521C" w:rsidRDefault="009D7DFC" w:rsidP="00C55012">
      <w:pPr>
        <w:pStyle w:val="ConsPlusNormal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8" w:name="Par33"/>
      <w:bookmarkEnd w:id="8"/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9D7DFC" w:rsidRPr="0012521C" w:rsidRDefault="009D7DFC" w:rsidP="00C55012">
      <w:pPr>
        <w:pStyle w:val="ConsPlusNormal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7. В случае принятия решения, предусмотренного </w:t>
      </w:r>
      <w:hyperlink w:anchor="Par32" w:history="1">
        <w:r w:rsidRPr="0012521C">
          <w:rPr>
            <w:rFonts w:ascii="Times New Roman" w:hAnsi="Times New Roman" w:cs="Times New Roman"/>
            <w:b w:val="0"/>
            <w:bCs w:val="0"/>
            <w:sz w:val="28"/>
            <w:szCs w:val="28"/>
          </w:rPr>
          <w:t>подпунктом "б" пункта</w:t>
        </w:r>
        <w:r w:rsidRPr="0012521C">
          <w:rPr>
            <w:rFonts w:ascii="Times New Roman" w:hAnsi="Times New Roman" w:cs="Times New Roman"/>
            <w:b w:val="0"/>
            <w:bCs w:val="0"/>
            <w:color w:val="0000FF"/>
            <w:sz w:val="28"/>
            <w:szCs w:val="28"/>
          </w:rPr>
          <w:t xml:space="preserve"> </w:t>
        </w:r>
      </w:hyperlink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>4 настоящего Положения, в соответствии с законодательством Российской Федерации Комиссия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9D7DFC" w:rsidRPr="0012521C" w:rsidRDefault="009D7DFC" w:rsidP="00AD0237">
      <w:pPr>
        <w:pStyle w:val="ConsPlusNormal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8. В случае принятия решений, предусмотренных </w:t>
      </w:r>
      <w:hyperlink w:anchor="Par32" w:history="1">
        <w:r w:rsidRPr="0012521C">
          <w:rPr>
            <w:rFonts w:ascii="Times New Roman" w:hAnsi="Times New Roman" w:cs="Times New Roman"/>
            <w:b w:val="0"/>
            <w:bCs w:val="0"/>
            <w:sz w:val="28"/>
            <w:szCs w:val="28"/>
          </w:rPr>
          <w:t>подпунктами "б"</w:t>
        </w:r>
      </w:hyperlink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</w:t>
      </w:r>
      <w:hyperlink w:anchor="Par33" w:history="1">
        <w:r w:rsidRPr="0012521C">
          <w:rPr>
            <w:rFonts w:ascii="Times New Roman" w:hAnsi="Times New Roman" w:cs="Times New Roman"/>
            <w:b w:val="0"/>
            <w:bCs w:val="0"/>
            <w:sz w:val="28"/>
            <w:szCs w:val="28"/>
          </w:rPr>
          <w:t>"в"</w:t>
        </w:r>
        <w:r w:rsidRPr="0012521C">
          <w:rPr>
            <w:rFonts w:ascii="Times New Roman" w:hAnsi="Times New Roman" w:cs="Times New Roman"/>
            <w:b w:val="0"/>
            <w:bCs w:val="0"/>
            <w:color w:val="0000FF"/>
            <w:sz w:val="28"/>
            <w:szCs w:val="28"/>
          </w:rPr>
          <w:t xml:space="preserve"> </w:t>
        </w:r>
        <w:r w:rsidRPr="0012521C">
          <w:rPr>
            <w:rFonts w:ascii="Times New Roman" w:hAnsi="Times New Roman" w:cs="Times New Roman"/>
            <w:b w:val="0"/>
            <w:bCs w:val="0"/>
            <w:sz w:val="28"/>
            <w:szCs w:val="28"/>
          </w:rPr>
          <w:t>пункта</w:t>
        </w:r>
        <w:r w:rsidRPr="0012521C">
          <w:rPr>
            <w:rFonts w:ascii="Times New Roman" w:hAnsi="Times New Roman" w:cs="Times New Roman"/>
            <w:b w:val="0"/>
            <w:bCs w:val="0"/>
            <w:color w:val="0000FF"/>
            <w:sz w:val="28"/>
            <w:szCs w:val="28"/>
          </w:rPr>
          <w:t xml:space="preserve"> </w:t>
        </w:r>
      </w:hyperlink>
      <w:r w:rsidRPr="0012521C">
        <w:rPr>
          <w:rFonts w:ascii="Times New Roman" w:hAnsi="Times New Roman" w:cs="Times New Roman"/>
          <w:b w:val="0"/>
          <w:bCs w:val="0"/>
          <w:sz w:val="28"/>
          <w:szCs w:val="28"/>
        </w:rPr>
        <w:t>4 настоящего Положения, Комиссия лицо, замещающее муниципальную должность, привлекается к ответственности  в порядке и сроках предусмотренных действующим законодательством.</w:t>
      </w: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both"/>
      </w:pPr>
    </w:p>
    <w:p w:rsidR="009D7DFC" w:rsidRDefault="009D7DFC" w:rsidP="00C55012">
      <w:pPr>
        <w:pStyle w:val="ConsPlusNormal"/>
        <w:jc w:val="right"/>
        <w:outlineLvl w:val="1"/>
        <w:rPr>
          <w:b w:val="0"/>
          <w:bCs w:val="0"/>
        </w:rPr>
      </w:pPr>
    </w:p>
    <w:p w:rsidR="009D7DFC" w:rsidRPr="0012521C" w:rsidRDefault="009D7DFC" w:rsidP="00C55012">
      <w:pPr>
        <w:pStyle w:val="ConsPlusNormal"/>
        <w:jc w:val="right"/>
        <w:outlineLvl w:val="1"/>
        <w:rPr>
          <w:rFonts w:ascii="Times New Roman" w:hAnsi="Times New Roman" w:cs="Times New Roman"/>
          <w:b w:val="0"/>
          <w:bCs w:val="0"/>
        </w:rPr>
      </w:pPr>
    </w:p>
    <w:p w:rsidR="009D7DFC" w:rsidRPr="0012521C" w:rsidRDefault="009D7DFC" w:rsidP="00C55012">
      <w:pPr>
        <w:pStyle w:val="ConsPlusNormal"/>
        <w:jc w:val="right"/>
        <w:outlineLvl w:val="1"/>
        <w:rPr>
          <w:rFonts w:ascii="Times New Roman" w:hAnsi="Times New Roman" w:cs="Times New Roman"/>
          <w:b w:val="0"/>
          <w:bCs w:val="0"/>
        </w:rPr>
      </w:pPr>
      <w:r w:rsidRPr="0012521C">
        <w:rPr>
          <w:rFonts w:ascii="Times New Roman" w:hAnsi="Times New Roman" w:cs="Times New Roman"/>
          <w:b w:val="0"/>
          <w:bCs w:val="0"/>
        </w:rPr>
        <w:t>Приложение N 1</w:t>
      </w:r>
    </w:p>
    <w:p w:rsidR="009D7DFC" w:rsidRPr="0012521C" w:rsidRDefault="009D7DFC" w:rsidP="00C55012">
      <w:pPr>
        <w:pStyle w:val="ConsPlusNormal"/>
        <w:jc w:val="right"/>
        <w:rPr>
          <w:rFonts w:ascii="Times New Roman" w:hAnsi="Times New Roman" w:cs="Times New Roman"/>
          <w:b w:val="0"/>
          <w:bCs w:val="0"/>
          <w:lang w:eastAsia="ru-RU"/>
        </w:rPr>
      </w:pPr>
      <w:r w:rsidRPr="0012521C">
        <w:rPr>
          <w:rFonts w:ascii="Times New Roman" w:hAnsi="Times New Roman" w:cs="Times New Roman"/>
          <w:b w:val="0"/>
          <w:bCs w:val="0"/>
        </w:rPr>
        <w:t>к</w:t>
      </w:r>
      <w:r w:rsidRPr="0012521C">
        <w:rPr>
          <w:rFonts w:ascii="Times New Roman" w:hAnsi="Times New Roman" w:cs="Times New Roman"/>
        </w:rPr>
        <w:t xml:space="preserve"> </w:t>
      </w:r>
      <w:r w:rsidRPr="0012521C">
        <w:rPr>
          <w:rFonts w:ascii="Times New Roman" w:hAnsi="Times New Roman" w:cs="Times New Roman"/>
          <w:b w:val="0"/>
          <w:bCs w:val="0"/>
        </w:rPr>
        <w:t>Положению о порядке сообщения</w:t>
      </w:r>
    </w:p>
    <w:p w:rsidR="009D7DFC" w:rsidRPr="0012521C" w:rsidRDefault="009D7DFC" w:rsidP="00C55012">
      <w:pPr>
        <w:pStyle w:val="ConsPlusNormal"/>
        <w:jc w:val="right"/>
        <w:rPr>
          <w:rFonts w:ascii="Times New Roman" w:hAnsi="Times New Roman" w:cs="Times New Roman"/>
          <w:b w:val="0"/>
          <w:bCs w:val="0"/>
          <w:lang w:eastAsia="ru-RU"/>
        </w:rPr>
      </w:pPr>
      <w:r w:rsidRPr="0012521C">
        <w:rPr>
          <w:rFonts w:ascii="Times New Roman" w:hAnsi="Times New Roman" w:cs="Times New Roman"/>
          <w:b w:val="0"/>
          <w:bCs w:val="0"/>
          <w:lang w:eastAsia="ru-RU"/>
        </w:rPr>
        <w:t xml:space="preserve">лицами, замещающими  муниципальные должности </w:t>
      </w:r>
    </w:p>
    <w:p w:rsidR="009D7DFC" w:rsidRPr="0012521C" w:rsidRDefault="009D7DFC" w:rsidP="00C55012">
      <w:pPr>
        <w:pStyle w:val="ConsPlusNormal"/>
        <w:jc w:val="right"/>
        <w:rPr>
          <w:rFonts w:ascii="Times New Roman" w:hAnsi="Times New Roman" w:cs="Times New Roman"/>
          <w:b w:val="0"/>
          <w:bCs w:val="0"/>
          <w:lang w:eastAsia="ru-RU"/>
        </w:rPr>
      </w:pPr>
      <w:r w:rsidRPr="0012521C">
        <w:rPr>
          <w:rFonts w:ascii="Times New Roman" w:hAnsi="Times New Roman" w:cs="Times New Roman"/>
          <w:b w:val="0"/>
          <w:bCs w:val="0"/>
          <w:lang w:eastAsia="ru-RU"/>
        </w:rPr>
        <w:t xml:space="preserve">  о возникновении личной заинтересованности</w:t>
      </w:r>
    </w:p>
    <w:p w:rsidR="009D7DFC" w:rsidRPr="0012521C" w:rsidRDefault="009D7DFC" w:rsidP="00C55012">
      <w:pPr>
        <w:pStyle w:val="ConsPlusNormal"/>
        <w:jc w:val="right"/>
        <w:rPr>
          <w:rFonts w:ascii="Times New Roman" w:hAnsi="Times New Roman" w:cs="Times New Roman"/>
          <w:b w:val="0"/>
          <w:bCs w:val="0"/>
          <w:lang w:eastAsia="ru-RU"/>
        </w:rPr>
      </w:pPr>
      <w:r w:rsidRPr="0012521C">
        <w:rPr>
          <w:rFonts w:ascii="Times New Roman" w:hAnsi="Times New Roman" w:cs="Times New Roman"/>
          <w:b w:val="0"/>
          <w:bCs w:val="0"/>
          <w:lang w:eastAsia="ru-RU"/>
        </w:rPr>
        <w:t xml:space="preserve">при исполнении должностных обязанностей, </w:t>
      </w:r>
    </w:p>
    <w:p w:rsidR="009D7DFC" w:rsidRPr="0012521C" w:rsidRDefault="009D7DFC" w:rsidP="00C55012">
      <w:pPr>
        <w:pStyle w:val="ConsPlusNormal"/>
        <w:jc w:val="right"/>
        <w:rPr>
          <w:rFonts w:ascii="Times New Roman" w:hAnsi="Times New Roman" w:cs="Times New Roman"/>
          <w:b w:val="0"/>
          <w:bCs w:val="0"/>
          <w:lang w:eastAsia="ru-RU"/>
        </w:rPr>
      </w:pPr>
      <w:r w:rsidRPr="0012521C">
        <w:rPr>
          <w:rFonts w:ascii="Times New Roman" w:hAnsi="Times New Roman" w:cs="Times New Roman"/>
          <w:b w:val="0"/>
          <w:bCs w:val="0"/>
          <w:lang w:eastAsia="ru-RU"/>
        </w:rPr>
        <w:t>которая приводит или может привести</w:t>
      </w:r>
    </w:p>
    <w:p w:rsidR="009D7DFC" w:rsidRPr="0012521C" w:rsidRDefault="009D7DFC" w:rsidP="00C55012">
      <w:pPr>
        <w:pStyle w:val="ConsPlusNormal"/>
        <w:jc w:val="right"/>
        <w:rPr>
          <w:rFonts w:ascii="Times New Roman" w:hAnsi="Times New Roman" w:cs="Times New Roman"/>
        </w:rPr>
      </w:pPr>
      <w:r w:rsidRPr="0012521C">
        <w:rPr>
          <w:rFonts w:ascii="Times New Roman" w:hAnsi="Times New Roman" w:cs="Times New Roman"/>
          <w:b w:val="0"/>
          <w:bCs w:val="0"/>
          <w:lang w:eastAsia="ru-RU"/>
        </w:rPr>
        <w:t xml:space="preserve"> к конфликту интересов</w:t>
      </w:r>
    </w:p>
    <w:p w:rsidR="009D7DFC" w:rsidRPr="0012521C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DFC" w:rsidRPr="0012521C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2521C">
        <w:rPr>
          <w:rFonts w:ascii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(отметка об ознакомлении)</w:t>
      </w:r>
    </w:p>
    <w:p w:rsidR="009D7DFC" w:rsidRDefault="009D7DFC" w:rsidP="00CE32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3295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</w:t>
      </w:r>
      <w:r w:rsidRPr="00CE3295">
        <w:rPr>
          <w:rFonts w:ascii="Times New Roman" w:hAnsi="Times New Roman" w:cs="Times New Roman"/>
          <w:sz w:val="24"/>
          <w:szCs w:val="24"/>
        </w:rPr>
        <w:t>Комиссию по соблюдению требований к служебному поведению</w:t>
      </w:r>
    </w:p>
    <w:p w:rsidR="009D7DFC" w:rsidRPr="00CE3295" w:rsidRDefault="009D7DFC" w:rsidP="00CE32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E3295">
        <w:rPr>
          <w:rFonts w:ascii="Times New Roman" w:hAnsi="Times New Roman" w:cs="Times New Roman"/>
          <w:sz w:val="24"/>
          <w:szCs w:val="24"/>
        </w:rPr>
        <w:t xml:space="preserve"> муниципальных служащих </w:t>
      </w:r>
    </w:p>
    <w:p w:rsidR="009D7DFC" w:rsidRPr="00C55012" w:rsidRDefault="009D7DFC" w:rsidP="00AD0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           от _____________________________</w:t>
      </w:r>
    </w:p>
    <w:p w:rsidR="009D7DFC" w:rsidRPr="00C55012" w:rsidRDefault="009D7DFC" w:rsidP="00AD0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 ________________________________</w:t>
      </w:r>
    </w:p>
    <w:p w:rsidR="009D7DFC" w:rsidRPr="00C55012" w:rsidRDefault="009D7DFC" w:rsidP="00AD02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  (Ф.И.О., замещаемая должность)</w:t>
      </w:r>
    </w:p>
    <w:p w:rsidR="009D7DFC" w:rsidRPr="00C55012" w:rsidRDefault="009D7DFC" w:rsidP="00E21D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DFC" w:rsidRPr="00C55012" w:rsidRDefault="009D7DFC" w:rsidP="00E21D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УВЕДОМЛЕНИЕ</w:t>
      </w:r>
    </w:p>
    <w:p w:rsidR="009D7DFC" w:rsidRPr="00C55012" w:rsidRDefault="009D7DFC" w:rsidP="00AD0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о возникновении личной заинтересованности при исполнении</w:t>
      </w:r>
    </w:p>
    <w:p w:rsidR="009D7DFC" w:rsidRPr="00C55012" w:rsidRDefault="009D7DFC" w:rsidP="00AD0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должностных обязанностей, которая приводит</w:t>
      </w:r>
    </w:p>
    <w:p w:rsidR="009D7DFC" w:rsidRPr="00C55012" w:rsidRDefault="009D7DFC" w:rsidP="00AD0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или может привести к конфликту интересов</w:t>
      </w:r>
    </w:p>
    <w:p w:rsidR="009D7DFC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9D7DFC" w:rsidRPr="00C55012" w:rsidRDefault="009D7DFC" w:rsidP="00AD0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 xml:space="preserve">Сообщаю о возникновении у меня личной заинтересованности при исполнении должностных  обязанностей,  которая приводит или может привести к конфликту интересов </w:t>
      </w:r>
      <w:r w:rsidRPr="00E21DCD">
        <w:rPr>
          <w:rFonts w:ascii="Times New Roman" w:hAnsi="Times New Roman" w:cs="Times New Roman"/>
          <w:sz w:val="20"/>
          <w:szCs w:val="20"/>
          <w:lang w:eastAsia="ru-RU"/>
        </w:rPr>
        <w:t>(нужное подчеркнуть).</w:t>
      </w:r>
    </w:p>
    <w:p w:rsidR="009D7DFC" w:rsidRPr="00C55012" w:rsidRDefault="009D7DFC" w:rsidP="00AD0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Обстоятельства,     являющиеся    основанием    возникновения    личной заинтересованности: ___________________________________________________________</w:t>
      </w: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D7DFC" w:rsidRPr="00C55012" w:rsidRDefault="009D7DFC" w:rsidP="00AD0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Должностные   обязанности,  на  исполнение  которых  влияет  или  может повлиять личная заинтересованность: 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</w:t>
      </w: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Предлагаемые   меры  по  предотвращению  или  урегулированию  конфликта интересов: _____________________________________________________________________________</w:t>
      </w: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D7DFC" w:rsidRPr="00C55012" w:rsidRDefault="009D7DFC" w:rsidP="00AD02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Намереваюсь   (не   намереваюсь)   лично  присутствовать  на  заседании комиссии по соблюдению требований к служебному поведению муниципальных служащих и урегулированию конфликта интересов при рассмотрении настоящего уведомления (нужное подчеркнуть).</w:t>
      </w: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«__» ___________ 20__ г.      ______________________         ______________________</w:t>
      </w: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                     </w:t>
      </w:r>
      <w:r w:rsidRPr="00AD0237">
        <w:rPr>
          <w:rFonts w:ascii="Times New Roman" w:hAnsi="Times New Roman" w:cs="Times New Roman"/>
          <w:lang w:eastAsia="ru-RU"/>
        </w:rPr>
        <w:t>     </w:t>
      </w:r>
      <w:r w:rsidRPr="00C55012">
        <w:rPr>
          <w:rFonts w:ascii="Times New Roman" w:hAnsi="Times New Roman" w:cs="Times New Roman"/>
          <w:lang w:eastAsia="ru-RU"/>
        </w:rPr>
        <w:t> (расшифровка подписи)(подпись ли</w:t>
      </w:r>
      <w:r w:rsidRPr="00AD0237">
        <w:rPr>
          <w:rFonts w:ascii="Times New Roman" w:hAnsi="Times New Roman" w:cs="Times New Roman"/>
          <w:lang w:eastAsia="ru-RU"/>
        </w:rPr>
        <w:t>ца</w:t>
      </w:r>
      <w:r>
        <w:rPr>
          <w:rFonts w:ascii="Times New Roman" w:hAnsi="Times New Roman" w:cs="Times New Roman"/>
          <w:lang w:eastAsia="ru-RU"/>
        </w:rPr>
        <w:t xml:space="preserve">, </w:t>
      </w:r>
      <w:r w:rsidRPr="00C55012">
        <w:rPr>
          <w:rFonts w:ascii="Times New Roman" w:hAnsi="Times New Roman" w:cs="Times New Roman"/>
          <w:lang w:eastAsia="ru-RU"/>
        </w:rPr>
        <w:t>направляющего уведомление)</w:t>
      </w: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D7DFC" w:rsidRPr="00C55012" w:rsidRDefault="009D7DFC" w:rsidP="00AD02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55012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9D7DFC" w:rsidRDefault="009D7DFC"/>
    <w:sectPr w:rsidR="009D7DFC" w:rsidSect="002659C3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93437D0"/>
    <w:multiLevelType w:val="multilevel"/>
    <w:tmpl w:val="ED2E91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012"/>
    <w:rsid w:val="00031C92"/>
    <w:rsid w:val="00094A66"/>
    <w:rsid w:val="001204F8"/>
    <w:rsid w:val="0012521C"/>
    <w:rsid w:val="0015155D"/>
    <w:rsid w:val="001C13F8"/>
    <w:rsid w:val="001E5E57"/>
    <w:rsid w:val="001F19AF"/>
    <w:rsid w:val="0020328D"/>
    <w:rsid w:val="00232D02"/>
    <w:rsid w:val="002659C3"/>
    <w:rsid w:val="002F3214"/>
    <w:rsid w:val="003C2CF1"/>
    <w:rsid w:val="00444719"/>
    <w:rsid w:val="0050018C"/>
    <w:rsid w:val="006C3DAE"/>
    <w:rsid w:val="00880F8D"/>
    <w:rsid w:val="009C56E4"/>
    <w:rsid w:val="009D7DFC"/>
    <w:rsid w:val="00A47C77"/>
    <w:rsid w:val="00A63A5E"/>
    <w:rsid w:val="00AB53CB"/>
    <w:rsid w:val="00AC032A"/>
    <w:rsid w:val="00AD0237"/>
    <w:rsid w:val="00BC19DE"/>
    <w:rsid w:val="00BF1030"/>
    <w:rsid w:val="00C427DF"/>
    <w:rsid w:val="00C55012"/>
    <w:rsid w:val="00CE3295"/>
    <w:rsid w:val="00E21DCD"/>
    <w:rsid w:val="00E72D83"/>
    <w:rsid w:val="00E85109"/>
    <w:rsid w:val="00F2296B"/>
    <w:rsid w:val="00F3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C92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55012"/>
    <w:pPr>
      <w:autoSpaceDE w:val="0"/>
      <w:autoSpaceDN w:val="0"/>
      <w:adjustRightInd w:val="0"/>
    </w:pPr>
    <w:rPr>
      <w:rFonts w:cs="Calibri"/>
      <w:b/>
      <w:bCs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C5501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98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64203.12104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239</TotalTime>
  <Pages>4</Pages>
  <Words>1959</Words>
  <Characters>11171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Work</cp:lastModifiedBy>
  <cp:revision>8</cp:revision>
  <cp:lastPrinted>2016-03-02T10:37:00Z</cp:lastPrinted>
  <dcterms:created xsi:type="dcterms:W3CDTF">2016-02-05T03:10:00Z</dcterms:created>
  <dcterms:modified xsi:type="dcterms:W3CDTF">2016-03-10T08:19:00Z</dcterms:modified>
</cp:coreProperties>
</file>